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573C0" w14:textId="19BCB89C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GOLDSM</w:t>
      </w:r>
      <w:r w:rsidR="00800CFA">
        <w:rPr>
          <w:rFonts w:ascii="Times New Roman" w:hAnsi="Times New Roman" w:cs="Times New Roman"/>
          <w:sz w:val="24"/>
          <w:szCs w:val="24"/>
          <w:u w:val="single"/>
        </w:rPr>
        <w:t>Y</w:t>
      </w:r>
      <w:r>
        <w:rPr>
          <w:rFonts w:ascii="Times New Roman" w:hAnsi="Times New Roman" w:cs="Times New Roman"/>
          <w:sz w:val="24"/>
          <w:szCs w:val="24"/>
          <w:u w:val="single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       (d.1412)</w:t>
      </w:r>
    </w:p>
    <w:p w14:paraId="0486798D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5F1BFCF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83AC6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D377D9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8A9A955" w14:textId="77777777" w:rsidR="00FA1238" w:rsidRDefault="00FA1238" w:rsidP="00FA123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5FD1F220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442A413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D1656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6ECC3E" w14:textId="77777777" w:rsidR="00FA1238" w:rsidRDefault="00FA1238" w:rsidP="00FA1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2023</w:t>
      </w:r>
    </w:p>
    <w:p w14:paraId="31CAF9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37218" w14:textId="77777777" w:rsidR="00FA1238" w:rsidRDefault="00FA1238" w:rsidP="009139A6">
      <w:r>
        <w:separator/>
      </w:r>
    </w:p>
  </w:endnote>
  <w:endnote w:type="continuationSeparator" w:id="0">
    <w:p w14:paraId="0816CD5D" w14:textId="77777777" w:rsidR="00FA1238" w:rsidRDefault="00FA12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16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5B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26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B709E" w14:textId="77777777" w:rsidR="00FA1238" w:rsidRDefault="00FA1238" w:rsidP="009139A6">
      <w:r>
        <w:separator/>
      </w:r>
    </w:p>
  </w:footnote>
  <w:footnote w:type="continuationSeparator" w:id="0">
    <w:p w14:paraId="259C5EAC" w14:textId="77777777" w:rsidR="00FA1238" w:rsidRDefault="00FA12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91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11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08F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38"/>
    <w:rsid w:val="000666E0"/>
    <w:rsid w:val="002510B7"/>
    <w:rsid w:val="005C130B"/>
    <w:rsid w:val="00800CF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EB470"/>
  <w15:chartTrackingRefBased/>
  <w15:docId w15:val="{3652047C-D947-4F6A-8874-E0B15CFC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23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2023-05-07T20:25:00Z</dcterms:created>
  <dcterms:modified xsi:type="dcterms:W3CDTF">2023-05-07T20:27:00Z</dcterms:modified>
</cp:coreProperties>
</file>